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0BB" w:rsidRDefault="003A40BB" w:rsidP="00440D8F">
      <w:pPr>
        <w:autoSpaceDE w:val="0"/>
        <w:rPr>
          <w:b/>
          <w:sz w:val="28"/>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3in;margin-top:18pt;width:38.1pt;height:54.6pt;z-index:251658240;visibility:visible;mso-wrap-distance-left:9.05pt;mso-wrap-distance-right:9.05pt" filled="t">
            <v:imagedata r:id="rId4" o:title=""/>
            <w10:wrap type="topAndBottom"/>
          </v:shape>
        </w:pict>
      </w:r>
      <w:r>
        <w:rPr>
          <w:sz w:val="28"/>
          <w:szCs w:val="28"/>
        </w:rPr>
        <w:t xml:space="preserve">                                                                  </w:t>
      </w:r>
      <w:r>
        <w:rPr>
          <w:sz w:val="28"/>
          <w:szCs w:val="28"/>
        </w:rPr>
        <w:tab/>
      </w:r>
      <w:r>
        <w:rPr>
          <w:sz w:val="28"/>
          <w:szCs w:val="28"/>
        </w:rPr>
        <w:tab/>
        <w:t xml:space="preserve">                                                            </w:t>
      </w:r>
      <w:r>
        <w:rPr>
          <w:sz w:val="28"/>
          <w:szCs w:val="28"/>
        </w:rPr>
        <w:tab/>
      </w:r>
      <w:r>
        <w:rPr>
          <w:color w:val="FF0000"/>
          <w:sz w:val="28"/>
          <w:szCs w:val="28"/>
        </w:rPr>
        <w:t xml:space="preserve">                          </w:t>
      </w:r>
      <w:r>
        <w:rPr>
          <w:b/>
          <w:sz w:val="28"/>
          <w:szCs w:val="28"/>
        </w:rPr>
        <w:t>Київська районна в м. Полтаві рада</w:t>
      </w:r>
    </w:p>
    <w:p w:rsidR="003A40BB" w:rsidRDefault="003A40BB" w:rsidP="00440D8F">
      <w:pPr>
        <w:jc w:val="center"/>
        <w:rPr>
          <w:b/>
          <w:spacing w:val="20"/>
          <w:sz w:val="28"/>
        </w:rPr>
      </w:pPr>
      <w:r>
        <w:rPr>
          <w:b/>
          <w:sz w:val="28"/>
        </w:rPr>
        <w:t>Виконавчий комітет</w:t>
      </w:r>
    </w:p>
    <w:p w:rsidR="003A40BB" w:rsidRDefault="003A40BB" w:rsidP="00440D8F">
      <w:pPr>
        <w:rPr>
          <w:sz w:val="28"/>
          <w:szCs w:val="28"/>
        </w:rPr>
      </w:pPr>
      <w:r>
        <w:rPr>
          <w:b/>
          <w:spacing w:val="20"/>
          <w:sz w:val="28"/>
        </w:rPr>
        <w:t xml:space="preserve">                                            РІШЕННЯ</w:t>
      </w:r>
    </w:p>
    <w:p w:rsidR="003A40BB" w:rsidRDefault="003A40BB" w:rsidP="00440D8F">
      <w:pPr>
        <w:jc w:val="both"/>
        <w:rPr>
          <w:color w:val="FF0000"/>
          <w:sz w:val="28"/>
          <w:szCs w:val="28"/>
        </w:rPr>
      </w:pPr>
    </w:p>
    <w:p w:rsidR="003A40BB" w:rsidRDefault="003A40BB" w:rsidP="00440D8F">
      <w:pPr>
        <w:jc w:val="both"/>
        <w:rPr>
          <w:sz w:val="28"/>
          <w:szCs w:val="28"/>
        </w:rPr>
      </w:pPr>
      <w:r>
        <w:rPr>
          <w:sz w:val="28"/>
          <w:szCs w:val="28"/>
        </w:rPr>
        <w:t>від 28.02.2017</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45       </w:t>
      </w:r>
    </w:p>
    <w:p w:rsidR="003A40BB" w:rsidRDefault="003A40BB" w:rsidP="00440D8F">
      <w:pPr>
        <w:rPr>
          <w:sz w:val="28"/>
          <w:szCs w:val="28"/>
        </w:rPr>
      </w:pPr>
      <w:r>
        <w:rPr>
          <w:sz w:val="28"/>
          <w:szCs w:val="28"/>
        </w:rPr>
        <w:t xml:space="preserve">        </w:t>
      </w:r>
    </w:p>
    <w:p w:rsidR="003A40BB" w:rsidRDefault="003A40BB" w:rsidP="00440D8F">
      <w:pPr>
        <w:rPr>
          <w:sz w:val="28"/>
          <w:szCs w:val="28"/>
        </w:rPr>
      </w:pPr>
      <w:r>
        <w:rPr>
          <w:sz w:val="28"/>
          <w:szCs w:val="28"/>
        </w:rPr>
        <w:t>Про здійснення правочинів</w:t>
      </w:r>
    </w:p>
    <w:p w:rsidR="003A40BB" w:rsidRDefault="003A40BB" w:rsidP="00440D8F">
      <w:pPr>
        <w:rPr>
          <w:sz w:val="28"/>
          <w:szCs w:val="28"/>
        </w:rPr>
      </w:pPr>
      <w:r>
        <w:rPr>
          <w:sz w:val="28"/>
          <w:szCs w:val="28"/>
        </w:rPr>
        <w:t>стосовно нерухомого майна,</w:t>
      </w:r>
    </w:p>
    <w:p w:rsidR="003A40BB" w:rsidRDefault="003A40BB" w:rsidP="00440D8F">
      <w:pPr>
        <w:rPr>
          <w:sz w:val="28"/>
          <w:szCs w:val="28"/>
        </w:rPr>
      </w:pPr>
      <w:r>
        <w:rPr>
          <w:sz w:val="28"/>
          <w:szCs w:val="28"/>
        </w:rPr>
        <w:t>право власності на яке, або право</w:t>
      </w:r>
    </w:p>
    <w:p w:rsidR="003A40BB" w:rsidRDefault="003A40BB" w:rsidP="00440D8F">
      <w:pPr>
        <w:rPr>
          <w:sz w:val="28"/>
          <w:szCs w:val="28"/>
        </w:rPr>
      </w:pPr>
      <w:r>
        <w:rPr>
          <w:sz w:val="28"/>
          <w:szCs w:val="28"/>
        </w:rPr>
        <w:t>користування яким мають діти</w:t>
      </w:r>
    </w:p>
    <w:p w:rsidR="003A40BB" w:rsidRDefault="003A40BB" w:rsidP="00440D8F">
      <w:pPr>
        <w:rPr>
          <w:sz w:val="28"/>
          <w:szCs w:val="28"/>
        </w:rPr>
      </w:pPr>
    </w:p>
    <w:p w:rsidR="003A40BB" w:rsidRDefault="003A40BB" w:rsidP="00440D8F">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3A40BB" w:rsidRDefault="003A40BB" w:rsidP="00440D8F">
      <w:pPr>
        <w:jc w:val="both"/>
        <w:rPr>
          <w:sz w:val="16"/>
          <w:szCs w:val="16"/>
        </w:rPr>
      </w:pPr>
    </w:p>
    <w:p w:rsidR="003A40BB" w:rsidRDefault="003A40BB" w:rsidP="00440D8F">
      <w:pPr>
        <w:jc w:val="both"/>
        <w:rPr>
          <w:sz w:val="28"/>
          <w:szCs w:val="28"/>
        </w:rPr>
      </w:pPr>
      <w:r>
        <w:rPr>
          <w:sz w:val="28"/>
          <w:szCs w:val="28"/>
        </w:rPr>
        <w:t>в и р і ш и в:</w:t>
      </w:r>
    </w:p>
    <w:p w:rsidR="003A40BB" w:rsidRDefault="003A40BB" w:rsidP="00440D8F">
      <w:pPr>
        <w:ind w:firstLine="708"/>
        <w:jc w:val="both"/>
        <w:rPr>
          <w:sz w:val="28"/>
          <w:szCs w:val="28"/>
        </w:rPr>
      </w:pPr>
    </w:p>
    <w:p w:rsidR="003A40BB" w:rsidRDefault="003A40BB" w:rsidP="00440D8F">
      <w:pPr>
        <w:ind w:firstLine="708"/>
        <w:jc w:val="both"/>
        <w:rPr>
          <w:sz w:val="28"/>
          <w:szCs w:val="28"/>
        </w:rPr>
      </w:pPr>
      <w:r>
        <w:rPr>
          <w:sz w:val="28"/>
          <w:szCs w:val="28"/>
        </w:rPr>
        <w:t>1. Дозволити ОСОБА 1, ОСОБА 2, ОСОБА 3, ОСОБА 4, ОСОБА 5, ОСОБА 6, ОСОБА 7 укласти та підписати договір розподілу спільного майна, яке перебуває у спільній сумісній власності, за адресою: АДРЕСА, де зареєстровані та мають право користування малолітні діти ОСОБА 8, 29.07.2008 р.н. та ОСОБА 9, 13.08.2011 р.н.</w:t>
      </w:r>
    </w:p>
    <w:p w:rsidR="003A40BB" w:rsidRDefault="003A40BB" w:rsidP="00440D8F">
      <w:pPr>
        <w:ind w:firstLine="708"/>
        <w:jc w:val="both"/>
        <w:rPr>
          <w:sz w:val="28"/>
          <w:szCs w:val="28"/>
        </w:rPr>
      </w:pPr>
      <w:r>
        <w:rPr>
          <w:sz w:val="28"/>
          <w:szCs w:val="28"/>
        </w:rPr>
        <w:t>2. Дозволити ОСОБА 1 укласти договір дарування належного їй на праві власності жилого будинку з відповідними надвірними побудовами за адресою: АДРЕСА, де зареєстровані та мають право користування малолітні ОСОБА 2, 15.04.2015 р.н. та ОСОБА 3, 26.07 2009 р.н. на ім’я сина ОСОБА 4 (батько вищезазначених дітей). При цьому, права та інтереси дітей не будуть обмежені, за ними залишається право на постійну реєстрацію і проживання за вказаною вище адресою.</w:t>
      </w:r>
    </w:p>
    <w:p w:rsidR="003A40BB" w:rsidRDefault="003A40BB" w:rsidP="00440D8F">
      <w:pPr>
        <w:ind w:firstLine="708"/>
        <w:jc w:val="both"/>
        <w:rPr>
          <w:sz w:val="28"/>
          <w:szCs w:val="28"/>
        </w:rPr>
      </w:pPr>
      <w:r>
        <w:rPr>
          <w:sz w:val="28"/>
          <w:szCs w:val="28"/>
        </w:rPr>
        <w:t>3. Дозволити ОСОБА 1 укласти та підписати договір купівлі від імені малолітнього сина ОСОБА 2, 08.10.2015 р.н. 1/2 частини 2-кімнатної квартири за адресою: АДРЕСА на ім’я вищевказаної дитини.</w:t>
      </w:r>
    </w:p>
    <w:p w:rsidR="003A40BB" w:rsidRDefault="003A40BB" w:rsidP="00440D8F">
      <w:pPr>
        <w:ind w:firstLine="708"/>
        <w:jc w:val="both"/>
        <w:rPr>
          <w:sz w:val="28"/>
          <w:szCs w:val="28"/>
        </w:rPr>
      </w:pPr>
      <w:r>
        <w:rPr>
          <w:sz w:val="28"/>
          <w:szCs w:val="28"/>
        </w:rPr>
        <w:t>4. Дозволити ОСОБА 1 укласти договір дарування належної їй на праві власності 1/8 частини 1-кімнатної квартири за адресою: АДРЕСА, де зареєстровані та мають право користування малолітні ОСОБА 2, 13.09.2008 р.н. та ОСОБА 3, 27.11.2011 р.н. на ім’я дочки ОСОБА 4 (мати вищезазначених дітей). При цьому, права та інтереси дітей не будуть обмежені, за ними залишається право на постійну реєстрацію і проживання за вказаною вище адресою.</w:t>
      </w:r>
    </w:p>
    <w:p w:rsidR="003A40BB" w:rsidRDefault="003A40BB" w:rsidP="00440D8F">
      <w:pPr>
        <w:ind w:firstLine="708"/>
        <w:jc w:val="both"/>
        <w:rPr>
          <w:sz w:val="28"/>
          <w:szCs w:val="28"/>
        </w:rPr>
      </w:pPr>
      <w:r>
        <w:rPr>
          <w:sz w:val="28"/>
          <w:szCs w:val="28"/>
        </w:rPr>
        <w:t>5. Дозволити батькам ОСОБА 1 та ОСОБА 2 укласти та підписати договір купівлі від імені малолітнього сина ОСОБА 3, 22.04.2005 р.н. 2-кімнатної квартири за адресою: АДРЕСА лише на ім’я вищевказаної дитини.</w:t>
      </w:r>
    </w:p>
    <w:p w:rsidR="003A40BB" w:rsidRDefault="003A40BB" w:rsidP="00440D8F">
      <w:pPr>
        <w:jc w:val="both"/>
        <w:rPr>
          <w:sz w:val="28"/>
          <w:szCs w:val="28"/>
        </w:rPr>
      </w:pPr>
    </w:p>
    <w:p w:rsidR="003A40BB" w:rsidRDefault="003A40BB" w:rsidP="00440D8F">
      <w:pPr>
        <w:jc w:val="both"/>
        <w:rPr>
          <w:sz w:val="28"/>
          <w:szCs w:val="28"/>
        </w:rPr>
      </w:pPr>
    </w:p>
    <w:p w:rsidR="003A40BB" w:rsidRDefault="003A40BB" w:rsidP="00440D8F">
      <w:pPr>
        <w:jc w:val="both"/>
        <w:rPr>
          <w:sz w:val="28"/>
          <w:szCs w:val="28"/>
        </w:rPr>
      </w:pPr>
    </w:p>
    <w:p w:rsidR="003A40BB" w:rsidRDefault="003A40BB" w:rsidP="00440D8F">
      <w:pPr>
        <w:jc w:val="both"/>
        <w:rPr>
          <w:sz w:val="28"/>
          <w:szCs w:val="28"/>
        </w:rPr>
      </w:pPr>
      <w:r>
        <w:rPr>
          <w:sz w:val="28"/>
          <w:szCs w:val="28"/>
        </w:rPr>
        <w:t>Голова районної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 Синягівський</w:t>
      </w:r>
    </w:p>
    <w:p w:rsidR="003A40BB" w:rsidRDefault="003A40BB" w:rsidP="00440D8F">
      <w:pPr>
        <w:rPr>
          <w:sz w:val="28"/>
          <w:szCs w:val="28"/>
        </w:rPr>
      </w:pPr>
    </w:p>
    <w:p w:rsidR="003A40BB" w:rsidRDefault="003A40BB" w:rsidP="00440D8F">
      <w:pPr>
        <w:rPr>
          <w:sz w:val="28"/>
          <w:szCs w:val="28"/>
        </w:rPr>
      </w:pPr>
    </w:p>
    <w:p w:rsidR="003A40BB" w:rsidRDefault="003A40BB" w:rsidP="00440D8F">
      <w:pPr>
        <w:rPr>
          <w:sz w:val="28"/>
          <w:szCs w:val="28"/>
        </w:rPr>
      </w:pPr>
    </w:p>
    <w:p w:rsidR="003A40BB" w:rsidRPr="00440D8F" w:rsidRDefault="003A40BB" w:rsidP="00440D8F">
      <w:pPr>
        <w:rPr>
          <w:szCs w:val="28"/>
        </w:rPr>
      </w:pPr>
    </w:p>
    <w:sectPr w:rsidR="003A40BB" w:rsidRPr="00440D8F"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654D"/>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3F8"/>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BB"/>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0D8F"/>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880"/>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0F6E"/>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E89"/>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54D"/>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4AD0"/>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95E"/>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54D"/>
    <w:rPr>
      <w:rFonts w:ascii="Times New Roman" w:hAnsi="Times New Roman"/>
      <w:sz w:val="24"/>
      <w:szCs w:val="24"/>
      <w:lang w:val="uk-UA"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9935908">
      <w:marLeft w:val="0"/>
      <w:marRight w:val="0"/>
      <w:marTop w:val="0"/>
      <w:marBottom w:val="0"/>
      <w:divBdr>
        <w:top w:val="none" w:sz="0" w:space="0" w:color="auto"/>
        <w:left w:val="none" w:sz="0" w:space="0" w:color="auto"/>
        <w:bottom w:val="none" w:sz="0" w:space="0" w:color="auto"/>
        <w:right w:val="none" w:sz="0" w:space="0" w:color="auto"/>
      </w:divBdr>
    </w:div>
    <w:div w:id="7699359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490</Words>
  <Characters>2798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Admin</cp:lastModifiedBy>
  <cp:revision>4</cp:revision>
  <dcterms:created xsi:type="dcterms:W3CDTF">2017-02-15T09:43:00Z</dcterms:created>
  <dcterms:modified xsi:type="dcterms:W3CDTF">2017-03-01T07:08:00Z</dcterms:modified>
</cp:coreProperties>
</file>